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D14" w:rsidRDefault="000B6D14" w:rsidP="000B6D1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SPYCE</w:t>
      </w:r>
      <w:r>
        <w:t xml:space="preserve">    </w:t>
      </w:r>
      <w:proofErr w:type="gramStart"/>
      <w:r>
        <w:t xml:space="preserve">   (</w:t>
      </w:r>
      <w:proofErr w:type="gramEnd"/>
      <w:r>
        <w:t>fl.1489)</w:t>
      </w:r>
    </w:p>
    <w:p w:rsidR="000B6D14" w:rsidRDefault="000B6D14" w:rsidP="000B6D1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Malherbe, Kent.</w:t>
      </w:r>
    </w:p>
    <w:p w:rsidR="000B6D14" w:rsidRDefault="000B6D14" w:rsidP="000B6D1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6D14" w:rsidRDefault="000B6D14" w:rsidP="000B6D1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6D14" w:rsidRDefault="000B6D14" w:rsidP="000B6D1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1489</w:t>
      </w:r>
      <w:r>
        <w:tab/>
        <w:t>He made his Will.   (Plomer p.443)</w:t>
      </w:r>
    </w:p>
    <w:p w:rsidR="000B6D14" w:rsidRDefault="000B6D14" w:rsidP="000B6D1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6D14" w:rsidRDefault="000B6D14" w:rsidP="000B6D1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6D14" w:rsidRDefault="000B6D14" w:rsidP="000B6D1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3 February 2017</w:t>
      </w:r>
    </w:p>
    <w:p w:rsidR="006B2F86" w:rsidRPr="00E71FC3" w:rsidRDefault="000B6D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D14" w:rsidRDefault="000B6D14" w:rsidP="00E71FC3">
      <w:pPr>
        <w:spacing w:after="0" w:line="240" w:lineRule="auto"/>
      </w:pPr>
      <w:r>
        <w:separator/>
      </w:r>
    </w:p>
  </w:endnote>
  <w:endnote w:type="continuationSeparator" w:id="0">
    <w:p w:rsidR="000B6D14" w:rsidRDefault="000B6D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D14" w:rsidRDefault="000B6D14" w:rsidP="00E71FC3">
      <w:pPr>
        <w:spacing w:after="0" w:line="240" w:lineRule="auto"/>
      </w:pPr>
      <w:r>
        <w:separator/>
      </w:r>
    </w:p>
  </w:footnote>
  <w:footnote w:type="continuationSeparator" w:id="0">
    <w:p w:rsidR="000B6D14" w:rsidRDefault="000B6D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D14"/>
    <w:rsid w:val="000B6D1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E0E914-ED7B-4CF4-8448-3D61D0622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2017-02-10T20:59:00Z</dcterms:created>
  <dcterms:modified xsi:type="dcterms:W3CDTF">2017-02-10T20:59:00Z</dcterms:modified>
</cp:coreProperties>
</file>